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98A" w:rsidRPr="00DD03B5" w:rsidRDefault="006B198A" w:rsidP="00736795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160</w:t>
      </w:r>
    </w:p>
    <w:p w:rsidR="006B198A" w:rsidRDefault="006B198A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6B198A" w:rsidRDefault="006B198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B198A" w:rsidRDefault="006B198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6B198A" w:rsidRDefault="006B198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6B198A" w:rsidRDefault="006B198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6B198A" w:rsidRDefault="006B198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B198A" w:rsidRDefault="006B198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B198A" w:rsidRDefault="006B198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B198A" w:rsidRPr="00292291" w:rsidRDefault="006B198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6B198A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6B198A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6B198A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6B198A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6B198A" w:rsidRPr="00292291" w:rsidRDefault="006B198A" w:rsidP="007D3DCD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 / 32A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6B198A" w:rsidRPr="00292291" w:rsidRDefault="006B198A" w:rsidP="0073679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6B198A" w:rsidRDefault="006B198A" w:rsidP="0073679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               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</w:t>
      </w:r>
      <w:r>
        <w:rPr>
          <w:rFonts w:ascii="Helv" w:hAnsi="Helv"/>
          <w:color w:val="000000"/>
          <w:sz w:val="18"/>
          <w:szCs w:val="18"/>
          <w:lang w:val="en-US"/>
        </w:rPr>
        <w:t>9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max. 1</w:t>
      </w:r>
      <w:r>
        <w:rPr>
          <w:rFonts w:ascii="Helv" w:hAnsi="Helv"/>
          <w:color w:val="000000"/>
          <w:sz w:val="18"/>
          <w:szCs w:val="18"/>
          <w:lang w:val="en-US"/>
        </w:rPr>
        <w:t>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 per outlet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6B198A" w:rsidRPr="00292291" w:rsidRDefault="006B198A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6B198A" w:rsidRPr="006F32EF" w:rsidRDefault="006B198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B198A" w:rsidRPr="006F32EF" w:rsidRDefault="006B198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6B198A" w:rsidRDefault="006B198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B198A" w:rsidRPr="006F32EF" w:rsidRDefault="006B198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6B198A" w:rsidRDefault="006B198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6B198A" w:rsidRPr="00292291" w:rsidRDefault="006B198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6B198A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6B198A" w:rsidRDefault="006B198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6B198A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B198A" w:rsidRPr="00292291" w:rsidRDefault="006B19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6B198A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664C7"/>
    <w:rsid w:val="001B0E59"/>
    <w:rsid w:val="002812AC"/>
    <w:rsid w:val="00292291"/>
    <w:rsid w:val="003915FC"/>
    <w:rsid w:val="003C4B0F"/>
    <w:rsid w:val="003E728E"/>
    <w:rsid w:val="0044626B"/>
    <w:rsid w:val="004A1B5C"/>
    <w:rsid w:val="004D1249"/>
    <w:rsid w:val="00523BE8"/>
    <w:rsid w:val="006B198A"/>
    <w:rsid w:val="006F32EF"/>
    <w:rsid w:val="00734290"/>
    <w:rsid w:val="00736795"/>
    <w:rsid w:val="007B7A69"/>
    <w:rsid w:val="007D3DCD"/>
    <w:rsid w:val="00873754"/>
    <w:rsid w:val="00930195"/>
    <w:rsid w:val="0094782C"/>
    <w:rsid w:val="00992D3C"/>
    <w:rsid w:val="009C0072"/>
    <w:rsid w:val="00A77376"/>
    <w:rsid w:val="00AA6F94"/>
    <w:rsid w:val="00B545AA"/>
    <w:rsid w:val="00CF07EB"/>
    <w:rsid w:val="00DD03B5"/>
    <w:rsid w:val="00E752D7"/>
    <w:rsid w:val="00EB6089"/>
    <w:rsid w:val="00FA3C17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7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329</Words>
  <Characters>1946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MPHR1162</dc:title>
  <dc:subject/>
  <dc:creator>Hofbauer, Thomas [NETPWR/KNURR/DE]</dc:creator>
  <cp:keywords/>
  <dc:description/>
  <cp:lastModifiedBy>takacr</cp:lastModifiedBy>
  <cp:revision>2</cp:revision>
  <dcterms:created xsi:type="dcterms:W3CDTF">2013-11-26T13:33:00Z</dcterms:created>
  <dcterms:modified xsi:type="dcterms:W3CDTF">2013-11-26T13:33:00Z</dcterms:modified>
</cp:coreProperties>
</file>